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Stratford-on-Avon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Stratford-on-Avon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Stratford-on-Avon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Stratford-on-Avon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Stratford-on-Avon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Stratford-on-Avon are estimated to have a score of 1-2 on the PGSI (low-risk gambling), whilst </w:t>
      </w:r>
      <w:r w:rsidRPr="00773DF7">
        <w:rPr>
          <w:rFonts w:ascii="Libre Franklin Light" w:hAnsi="Libre Franklin Light" w:cs="Calibri Light"/>
          <w:b/>
          <w:bCs/>
          <w:color w:val="C45911" w:themeColor="accent2" w:themeShade="BF"/>
        </w:rPr>
        <w:t xml:space="preserve">3.5%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53.3% </w:t>
      </w:r>
      <w:r w:rsidRPr="004747BF">
        <w:rPr>
          <w:rFonts w:ascii="Libre Franklin Light" w:eastAsia="Times New Roman" w:hAnsi="Libre Franklin Light" w:cs="Calibri Light"/>
        </w:rPr>
        <w:t xml:space="preserve">of those respondents classified as PGSI 8+ in Stratford-on-Avon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Stratford-on-Avon is estimated to be </w:t>
      </w:r>
      <w:r w:rsidRPr="00773DF7">
        <w:rPr>
          <w:rFonts w:ascii="Libre Franklin Light" w:eastAsia="Times New Roman" w:hAnsi="Libre Franklin Light" w:cs="Calibri Light"/>
          <w:b/>
          <w:bCs/>
          <w:color w:val="C45911" w:themeColor="accent2" w:themeShade="BF"/>
        </w:rPr>
        <w:t xml:space="preserve">£907,165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Stratford-on-Avon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Stratford-on-Avon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Stratford-on-Avon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Stratford-on-Avon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tratford-on-Av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Stratford-on-Avon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tratford-on-Av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Stratford-on-Avon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42.9%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Stratford-on-Avon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53.3%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tratford-on-Av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Stratford-on-Avon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41.7%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Stratford-on-Avon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Stratford-on-Avon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42.9%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Stratford-on-Avon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Stratford-on-Avon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Stratford-on-Avon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£907,165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Stratford-on-Avon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£14,776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£305,581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£21,891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£6,157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£11,287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£547,473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£907,165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Stratford-on-Avon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Stratford-on-Avon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15.4%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Stratford-on-Avon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Stratford-on-Avon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Stratford-on-Avon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1.3%</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Stratford-on-Avon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Stratford-on-Avon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15.4%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Stratford-on-Avon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Stratford-on-Avon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Stratford-on-Avon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Stratford-on-Avon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Stratford-on-Avon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B5D27B69-FFBF-41E3-AC32-56F6E7D5898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